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_000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analerneuerung Rumpele 2. Bauabschnitt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rd-, Kanal- und Straßenbauarbeit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